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5F" w:rsidRPr="00855946" w:rsidRDefault="004A7A5F" w:rsidP="0085594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855946">
        <w:rPr>
          <w:rFonts w:ascii="Times New Roman" w:hAnsi="Times New Roman"/>
          <w:b/>
          <w:sz w:val="28"/>
          <w:szCs w:val="28"/>
        </w:rPr>
        <w:t>Домашняя кошка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Кошка, или домашняя ко</w:t>
      </w:r>
      <w:r w:rsidRPr="00C17758">
        <w:rPr>
          <w:rFonts w:ascii="Times New Roman" w:hAnsi="Times New Roman"/>
          <w:sz w:val="28"/>
          <w:szCs w:val="28"/>
        </w:rPr>
        <w:t xml:space="preserve">шка (лат. Félis silvéstris cátus) 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 домашнее животное, одно из наиболее популярных (наряду с собакой) «животных-компаньонов».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17758">
        <w:rPr>
          <w:rFonts w:ascii="Times New Roman" w:hAnsi="Times New Roman"/>
          <w:sz w:val="28"/>
          <w:szCs w:val="28"/>
        </w:rPr>
        <w:t xml:space="preserve">омашняя кошка 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 млекопитающее семейства кошачьих отряда хищных. Ранее домашнюю кошку нередко рассматривали как отдельный биологический вид. С точки зрения современной биологической систематики домашняя кошка (Felis silvestris catus) является подвидом лесной кошки (Felis silvestris).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 xml:space="preserve">Являясь одиночным охотником на грызунов и других мелких животных, кошка </w:t>
      </w:r>
      <w:r>
        <w:rPr>
          <w:rFonts w:ascii="Times New Roman" w:hAnsi="Times New Roman"/>
          <w:sz w:val="28"/>
          <w:szCs w:val="28"/>
        </w:rPr>
        <w:t>при этом –</w:t>
      </w:r>
      <w:r w:rsidRPr="00C17758">
        <w:rPr>
          <w:rFonts w:ascii="Times New Roman" w:hAnsi="Times New Roman"/>
          <w:sz w:val="28"/>
          <w:szCs w:val="28"/>
        </w:rPr>
        <w:t xml:space="preserve"> социальное животное, использующее для общения широкий диапазон звуковых сигналов, а также феромоны и движения тела.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В настоящее время в мире насчитывается около 600 млн домашних кошек, выведено около 200 пород, от длинношёрстных (персидская ко</w:t>
      </w:r>
      <w:r>
        <w:rPr>
          <w:rFonts w:ascii="Times New Roman" w:hAnsi="Times New Roman"/>
          <w:sz w:val="28"/>
          <w:szCs w:val="28"/>
        </w:rPr>
        <w:t>шка) до лишённых шерсти (сфинкс</w:t>
      </w:r>
      <w:r w:rsidRPr="00C17758">
        <w:rPr>
          <w:rFonts w:ascii="Times New Roman" w:hAnsi="Times New Roman"/>
          <w:sz w:val="28"/>
          <w:szCs w:val="28"/>
        </w:rPr>
        <w:t>), признанных и зарегистрированных различными фелинологическими организациями.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На протяжении 10 000 лет кошки ценятся человеком, в том числе за способность охотиться на грызунов и других домашних вредителей.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 xml:space="preserve">Кошки являются плотоядными животными. В отличие от псовых 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 собак, волков, шакалов, лис, койотов</w:t>
      </w:r>
      <w:r>
        <w:rPr>
          <w:rFonts w:ascii="Times New Roman" w:hAnsi="Times New Roman"/>
          <w:sz w:val="28"/>
          <w:szCs w:val="28"/>
        </w:rPr>
        <w:t>,</w:t>
      </w:r>
      <w:r w:rsidRPr="00C177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 которые являются всеядными, в силу чего часто разнообразят животную пищу растительной и могут легко становиться вегетарианцами, </w:t>
      </w:r>
      <w:r>
        <w:rPr>
          <w:rFonts w:ascii="Times New Roman" w:hAnsi="Times New Roman"/>
          <w:sz w:val="28"/>
          <w:szCs w:val="28"/>
        </w:rPr>
        <w:t xml:space="preserve">– </w:t>
      </w:r>
      <w:r w:rsidRPr="00C17758">
        <w:rPr>
          <w:rFonts w:ascii="Times New Roman" w:hAnsi="Times New Roman"/>
          <w:sz w:val="28"/>
          <w:szCs w:val="28"/>
        </w:rPr>
        <w:t>кошки обычно потребл</w:t>
      </w:r>
      <w:r>
        <w:rPr>
          <w:rFonts w:ascii="Times New Roman" w:hAnsi="Times New Roman"/>
          <w:sz w:val="28"/>
          <w:szCs w:val="28"/>
        </w:rPr>
        <w:t>яют только мясную пищу,</w:t>
      </w:r>
      <w:r>
        <w:rPr>
          <w:rFonts w:ascii="Times New Roman" w:hAnsi="Times New Roman"/>
          <w:sz w:val="28"/>
          <w:szCs w:val="28"/>
        </w:rPr>
        <w:br/>
      </w:r>
      <w:r w:rsidRPr="00C17758">
        <w:rPr>
          <w:rFonts w:ascii="Times New Roman" w:hAnsi="Times New Roman"/>
          <w:sz w:val="28"/>
          <w:szCs w:val="28"/>
        </w:rPr>
        <w:t>к которой приспособлен их пищеварительный тракт. Вторично одичавшие кошки, а также кошки, имеющие доступ за пределы дома, питаются мелкой добычей, преимущественно грызунами и птицами. Даже кошки, которым владельцы предоставляют полноценное питание, охотятся на мелких млекопитающих, птиц, амфибий, рептилий, рыб и беспозвоночных, если имеют выход за пределы дома. Кошки предпочитают питаться небольшими порциями несколько раз в день.</w:t>
      </w:r>
    </w:p>
    <w:p w:rsidR="004A7A5F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 xml:space="preserve">Кошек нельзя лишать мясной пищи, поскольку из растительной пищи невозможно синтезировать все необходимые им аминокислоты. 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Иногда кошки приспосабливаются к некоторым видам человеческой еды, однако такая пища вредна для кошки и может спровоцировать ряд заболеваний, а употребление шоколада, какао, кофе может даже привести к тяжёлому отравлению и гибели животного.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 xml:space="preserve">Кошки сохраняют энергию посредством сна в большей мере, чем большинство животных. Длительность 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17758">
        <w:rPr>
          <w:rFonts w:ascii="Times New Roman" w:hAnsi="Times New Roman"/>
          <w:sz w:val="28"/>
          <w:szCs w:val="28"/>
        </w:rPr>
        <w:t xml:space="preserve">сна в сутки 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>16 часов. Некоторые кошки спят по 20 часов в сутки, но средняя продолжительность сна составляет 13</w:t>
      </w:r>
      <w:r>
        <w:rPr>
          <w:rFonts w:ascii="Times New Roman" w:hAnsi="Times New Roman"/>
          <w:sz w:val="28"/>
          <w:szCs w:val="28"/>
        </w:rPr>
        <w:t>–</w:t>
      </w:r>
      <w:r w:rsidRPr="00C17758">
        <w:rPr>
          <w:rFonts w:ascii="Times New Roman" w:hAnsi="Times New Roman"/>
          <w:sz w:val="28"/>
          <w:szCs w:val="28"/>
        </w:rPr>
        <w:t xml:space="preserve">14 часов в сутки. </w:t>
      </w:r>
      <w:r>
        <w:rPr>
          <w:rFonts w:ascii="Times New Roman" w:hAnsi="Times New Roman"/>
          <w:sz w:val="28"/>
          <w:szCs w:val="28"/>
        </w:rPr>
        <w:t xml:space="preserve">У спящих </w:t>
      </w:r>
      <w:r w:rsidRPr="00C17758">
        <w:rPr>
          <w:rFonts w:ascii="Times New Roman" w:hAnsi="Times New Roman"/>
          <w:sz w:val="28"/>
          <w:szCs w:val="28"/>
        </w:rPr>
        <w:t>кошек периодически наступает фаза быстрого сна, сопровождающаяся быстрыми движениями глаз и сокращением мускулов, что свидетельствует о том, что кошки имеют способность видеть сны.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Домашние кошки используют много разнообразных звуковых сигналов для общения, включая несколько различных видов мяуканья, мурлыканье, шипение, завывание, свист, ворчание и другие.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В домашних условиях кошки любят играть с небольшими предметами: мячиками, палочками, скомканной бумагой, специальными игрушками для кошек. Нередко кошек привлекают болтающиеся и подвешенные предметы, так как они обладают способностью двигаться в воздухе, чем имитиру</w:t>
      </w:r>
      <w:r>
        <w:rPr>
          <w:rFonts w:ascii="Times New Roman" w:hAnsi="Times New Roman"/>
          <w:sz w:val="28"/>
          <w:szCs w:val="28"/>
        </w:rPr>
        <w:t>ют для</w:t>
      </w:r>
      <w:r w:rsidRPr="00C17758">
        <w:rPr>
          <w:rFonts w:ascii="Times New Roman" w:hAnsi="Times New Roman"/>
          <w:sz w:val="28"/>
          <w:szCs w:val="28"/>
        </w:rPr>
        <w:t xml:space="preserve"> кошки птиц. Домашние кошки играют в любом возрасте, но котята бывают гораздо более игривыми, чем взрослые кошки, и могут играть с любым предметом: с колокольчиком, катящимся по полу шариком, бечёвкой, телефонным проводом, </w:t>
      </w:r>
      <w:r>
        <w:rPr>
          <w:rFonts w:ascii="Times New Roman" w:hAnsi="Times New Roman"/>
          <w:sz w:val="28"/>
          <w:szCs w:val="28"/>
        </w:rPr>
        <w:t>со своим хвостом и т.</w:t>
      </w:r>
      <w:r w:rsidRPr="00C17758">
        <w:rPr>
          <w:rFonts w:ascii="Times New Roman" w:hAnsi="Times New Roman"/>
          <w:sz w:val="28"/>
          <w:szCs w:val="28"/>
        </w:rPr>
        <w:t>д.</w:t>
      </w:r>
    </w:p>
    <w:p w:rsidR="004A7A5F" w:rsidRPr="00C17758" w:rsidRDefault="004A7A5F" w:rsidP="00C17758">
      <w:pPr>
        <w:jc w:val="both"/>
        <w:rPr>
          <w:rFonts w:ascii="Times New Roman" w:hAnsi="Times New Roman"/>
          <w:sz w:val="28"/>
          <w:szCs w:val="28"/>
        </w:rPr>
      </w:pPr>
      <w:r w:rsidRPr="00C17758">
        <w:rPr>
          <w:rFonts w:ascii="Times New Roman" w:hAnsi="Times New Roman"/>
          <w:sz w:val="28"/>
          <w:szCs w:val="28"/>
        </w:rPr>
        <w:t>Являясь одним из самых популярных животных-компаньонов, кошка находится в постоянном общении с человеком, в связи с чем её поведение подвержено его сильному воздействию.</w:t>
      </w:r>
      <w:bookmarkEnd w:id="0"/>
    </w:p>
    <w:sectPr w:rsidR="004A7A5F" w:rsidRPr="00C17758" w:rsidSect="00F06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0CA"/>
    <w:rsid w:val="000075F4"/>
    <w:rsid w:val="00117BA6"/>
    <w:rsid w:val="002166BF"/>
    <w:rsid w:val="003842F8"/>
    <w:rsid w:val="0039762A"/>
    <w:rsid w:val="00495297"/>
    <w:rsid w:val="004A7A5F"/>
    <w:rsid w:val="007679EA"/>
    <w:rsid w:val="007B10CA"/>
    <w:rsid w:val="00855946"/>
    <w:rsid w:val="00943EEC"/>
    <w:rsid w:val="009F1FAB"/>
    <w:rsid w:val="00A10D2C"/>
    <w:rsid w:val="00B90F33"/>
    <w:rsid w:val="00C17758"/>
    <w:rsid w:val="00C26A69"/>
    <w:rsid w:val="00C47EE8"/>
    <w:rsid w:val="00C61DEA"/>
    <w:rsid w:val="00F0663E"/>
    <w:rsid w:val="00FB3F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63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143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438743">
          <w:marLeft w:val="0"/>
          <w:marRight w:val="336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3874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503</Words>
  <Characters>2872</Characters>
  <Application>Microsoft Office Outlook</Application>
  <DocSecurity>0</DocSecurity>
  <Lines>0</Lines>
  <Paragraphs>0</Paragraphs>
  <ScaleCrop>false</ScaleCrop>
  <Company>Школа 1080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7</cp:revision>
  <dcterms:created xsi:type="dcterms:W3CDTF">2020-03-04T09:36:00Z</dcterms:created>
  <dcterms:modified xsi:type="dcterms:W3CDTF">2020-03-13T11:23:00Z</dcterms:modified>
</cp:coreProperties>
</file>